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8C" w:rsidRDefault="00225B8C" w:rsidP="00D80EC9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浙江旅游职业学院教职工美食社团章程</w:t>
      </w:r>
    </w:p>
    <w:p w:rsidR="00225B8C" w:rsidRPr="00A53B05" w:rsidRDefault="00225B8C" w:rsidP="00507F60">
      <w:pPr>
        <w:pStyle w:val="NormalWeb"/>
        <w:spacing w:before="0" w:beforeAutospacing="0" w:after="0" w:afterAutospacing="0" w:line="440" w:lineRule="exact"/>
        <w:ind w:firstLineChars="196" w:firstLine="31680"/>
        <w:rPr>
          <w:rFonts w:ascii="仿宋_GB2312" w:eastAsia="仿宋_GB2312" w:cs="Times New Roman"/>
        </w:rPr>
      </w:pPr>
      <w:r w:rsidRPr="00A53B05">
        <w:rPr>
          <w:rStyle w:val="Strong"/>
          <w:rFonts w:ascii="仿宋_GB2312" w:eastAsia="仿宋_GB2312" w:cs="仿宋_GB2312" w:hint="eastAsia"/>
        </w:rPr>
        <w:t>一、社团宗旨</w:t>
      </w:r>
    </w:p>
    <w:p w:rsidR="00225B8C" w:rsidRPr="00A53B05" w:rsidRDefault="00225B8C" w:rsidP="00507F60">
      <w:pPr>
        <w:pStyle w:val="NormalWeb"/>
        <w:spacing w:before="0" w:beforeAutospacing="0" w:after="0" w:afterAutospacing="0" w:line="44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 w:hint="eastAsia"/>
        </w:rPr>
        <w:t>社团的活动宗旨是：以</w:t>
      </w:r>
      <w:r>
        <w:rPr>
          <w:rFonts w:ascii="仿宋_GB2312" w:eastAsia="仿宋_GB2312" w:cs="仿宋_GB2312" w:hint="eastAsia"/>
        </w:rPr>
        <w:t>烹饪技术交流</w:t>
      </w:r>
      <w:r w:rsidRPr="00A53B05">
        <w:rPr>
          <w:rFonts w:ascii="仿宋_GB2312" w:eastAsia="仿宋_GB2312" w:cs="仿宋_GB2312" w:hint="eastAsia"/>
        </w:rPr>
        <w:t>及有关</w:t>
      </w:r>
      <w:r>
        <w:rPr>
          <w:rFonts w:ascii="仿宋_GB2312" w:eastAsia="仿宋_GB2312" w:cs="仿宋_GB2312" w:hint="eastAsia"/>
        </w:rPr>
        <w:t>美食鉴赏</w:t>
      </w:r>
      <w:r w:rsidRPr="00A53B05">
        <w:rPr>
          <w:rFonts w:ascii="仿宋_GB2312" w:eastAsia="仿宋_GB2312" w:cs="仿宋_GB2312" w:hint="eastAsia"/>
        </w:rPr>
        <w:t>活动为载体，开展</w:t>
      </w:r>
      <w:r>
        <w:rPr>
          <w:rFonts w:ascii="仿宋_GB2312" w:eastAsia="仿宋_GB2312" w:cs="仿宋_GB2312" w:hint="eastAsia"/>
        </w:rPr>
        <w:t>各项活动、丰富校园文化、提升教职工的生活品质和健康生活的促进</w:t>
      </w:r>
      <w:r w:rsidRPr="00A53B05">
        <w:rPr>
          <w:rFonts w:ascii="仿宋_GB2312" w:eastAsia="仿宋_GB2312" w:cs="仿宋_GB2312" w:hint="eastAsia"/>
        </w:rPr>
        <w:t>。</w:t>
      </w:r>
    </w:p>
    <w:p w:rsidR="00225B8C" w:rsidRPr="00A53B05" w:rsidRDefault="00225B8C" w:rsidP="00507F60">
      <w:pPr>
        <w:widowControl/>
        <w:tabs>
          <w:tab w:val="num" w:pos="855"/>
        </w:tabs>
        <w:adjustRightInd w:val="0"/>
        <w:spacing w:line="360" w:lineRule="auto"/>
        <w:ind w:leftChars="228" w:left="31680" w:hangingChars="155" w:firstLine="31680"/>
        <w:rPr>
          <w:rFonts w:ascii="仿宋_GB2312" w:eastAsia="仿宋_GB2312" w:hAnsi="宋体"/>
          <w:b/>
          <w:bCs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二、</w:t>
      </w:r>
      <w:r w:rsidRPr="00A53B0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  <w:lang w:val="zh-CN"/>
        </w:rPr>
        <w:t>组织机构</w:t>
      </w:r>
    </w:p>
    <w:p w:rsidR="00225B8C" w:rsidRPr="00A53B05" w:rsidRDefault="00225B8C" w:rsidP="00507F60">
      <w:pPr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社</w:t>
      </w:r>
      <w:r w:rsidRPr="00A53B05">
        <w:rPr>
          <w:rFonts w:ascii="仿宋_GB2312" w:eastAsia="仿宋_GB2312" w:cs="仿宋_GB2312"/>
          <w:sz w:val="24"/>
          <w:szCs w:val="24"/>
        </w:rPr>
        <w:t xml:space="preserve">    </w:t>
      </w:r>
      <w:r w:rsidRPr="00A53B05">
        <w:rPr>
          <w:rFonts w:ascii="仿宋_GB2312" w:eastAsia="仿宋_GB2312" w:cs="仿宋_GB2312" w:hint="eastAsia"/>
          <w:sz w:val="24"/>
          <w:szCs w:val="24"/>
        </w:rPr>
        <w:t>长：</w:t>
      </w:r>
      <w:r>
        <w:rPr>
          <w:rFonts w:ascii="仿宋_GB2312" w:eastAsia="仿宋_GB2312" w:cs="仿宋_GB2312" w:hint="eastAsia"/>
          <w:sz w:val="24"/>
          <w:szCs w:val="24"/>
        </w:rPr>
        <w:t>戴桂宝</w:t>
      </w:r>
    </w:p>
    <w:p w:rsidR="00225B8C" w:rsidRPr="00A53B05" w:rsidRDefault="00225B8C" w:rsidP="00507F60">
      <w:pPr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A53B05">
        <w:rPr>
          <w:rFonts w:ascii="仿宋_GB2312" w:eastAsia="仿宋_GB2312" w:cs="仿宋_GB2312" w:hint="eastAsia"/>
          <w:sz w:val="24"/>
          <w:szCs w:val="24"/>
        </w:rPr>
        <w:t>秘书长</w:t>
      </w:r>
      <w:r>
        <w:rPr>
          <w:rFonts w:ascii="仿宋_GB2312" w:eastAsia="仿宋_GB2312" w:cs="仿宋_GB2312" w:hint="eastAsia"/>
          <w:sz w:val="24"/>
          <w:szCs w:val="24"/>
        </w:rPr>
        <w:t>兼技术指导</w:t>
      </w:r>
      <w:r w:rsidRPr="00A53B05">
        <w:rPr>
          <w:rFonts w:ascii="仿宋_GB2312" w:eastAsia="仿宋_GB2312" w:cs="仿宋_GB2312"/>
          <w:sz w:val="24"/>
          <w:szCs w:val="24"/>
        </w:rPr>
        <w:t xml:space="preserve">  </w:t>
      </w:r>
      <w:r w:rsidRPr="00A53B05">
        <w:rPr>
          <w:rFonts w:ascii="仿宋_GB2312" w:eastAsia="仿宋_GB2312" w:cs="仿宋_GB2312" w:hint="eastAsia"/>
          <w:sz w:val="24"/>
          <w:szCs w:val="24"/>
        </w:rPr>
        <w:t>：</w:t>
      </w:r>
      <w:r>
        <w:rPr>
          <w:rFonts w:ascii="仿宋_GB2312" w:eastAsia="仿宋_GB2312" w:cs="仿宋_GB2312" w:hint="eastAsia"/>
          <w:sz w:val="24"/>
          <w:szCs w:val="24"/>
        </w:rPr>
        <w:t>应小青</w:t>
      </w:r>
    </w:p>
    <w:p w:rsidR="00225B8C" w:rsidRPr="00A53B05" w:rsidRDefault="00225B8C" w:rsidP="00507F60">
      <w:pPr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A53B05">
        <w:rPr>
          <w:rFonts w:ascii="仿宋_GB2312" w:eastAsia="仿宋_GB2312" w:cs="仿宋_GB2312" w:hint="eastAsia"/>
          <w:sz w:val="24"/>
          <w:szCs w:val="24"/>
        </w:rPr>
        <w:t>经审管理：</w:t>
      </w:r>
      <w:r>
        <w:rPr>
          <w:rFonts w:ascii="仿宋_GB2312" w:eastAsia="仿宋_GB2312" w:cs="仿宋_GB2312" w:hint="eastAsia"/>
          <w:sz w:val="24"/>
          <w:szCs w:val="24"/>
        </w:rPr>
        <w:t>金晓阳</w:t>
      </w:r>
      <w:r w:rsidRPr="00A53B05"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 w:hint="eastAsia"/>
          <w:sz w:val="24"/>
          <w:szCs w:val="24"/>
        </w:rPr>
        <w:t>戴国伟</w:t>
      </w:r>
    </w:p>
    <w:p w:rsidR="00225B8C" w:rsidRPr="00A53B05" w:rsidRDefault="00225B8C" w:rsidP="00507F60">
      <w:pPr>
        <w:widowControl/>
        <w:adjustRightInd w:val="0"/>
        <w:spacing w:line="360" w:lineRule="auto"/>
        <w:ind w:firstLineChars="196" w:firstLine="31680"/>
        <w:jc w:val="left"/>
        <w:rPr>
          <w:rFonts w:ascii="仿宋_GB2312" w:eastAsia="仿宋_GB2312" w:hAnsi="宋体"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/>
          <w:kern w:val="0"/>
          <w:sz w:val="24"/>
          <w:szCs w:val="24"/>
        </w:rPr>
        <w:t>1.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社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长职责：对社团的</w:t>
      </w:r>
      <w:r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活动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进行监督、批评，对社团的重大事宜有权发表意见进行表决，使社团不断的向前发展。</w:t>
      </w:r>
    </w:p>
    <w:p w:rsidR="00225B8C" w:rsidRPr="00A53B05" w:rsidRDefault="00225B8C" w:rsidP="00507F60">
      <w:pPr>
        <w:widowControl/>
        <w:adjustRightInd w:val="0"/>
        <w:spacing w:line="360" w:lineRule="auto"/>
        <w:ind w:left="1" w:firstLineChars="196" w:firstLine="31680"/>
        <w:jc w:val="left"/>
        <w:rPr>
          <w:rFonts w:ascii="仿宋_GB2312" w:eastAsia="仿宋_GB2312" w:hAnsi="宋体"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/>
          <w:kern w:val="0"/>
          <w:sz w:val="24"/>
          <w:szCs w:val="24"/>
          <w:lang w:val="zh-CN"/>
        </w:rPr>
        <w:t>2.</w:t>
      </w:r>
      <w:r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技术指导职责：负责社团活动的制定和安排，协助社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长工作</w:t>
      </w:r>
      <w:r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，对美食活动进行技术指点。</w:t>
      </w:r>
    </w:p>
    <w:p w:rsidR="00225B8C" w:rsidRPr="00A53B05" w:rsidRDefault="00225B8C" w:rsidP="00507F60">
      <w:pPr>
        <w:widowControl/>
        <w:adjustRightInd w:val="0"/>
        <w:spacing w:line="360" w:lineRule="auto"/>
        <w:ind w:left="1" w:firstLineChars="196" w:firstLine="31680"/>
        <w:jc w:val="left"/>
        <w:rPr>
          <w:rFonts w:ascii="仿宋_GB2312" w:eastAsia="仿宋_GB2312" w:hAnsi="宋体"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/>
          <w:kern w:val="0"/>
          <w:sz w:val="24"/>
          <w:szCs w:val="24"/>
          <w:lang w:val="zh-CN"/>
        </w:rPr>
        <w:t>3.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秘书长：落实具体社团的各项活动。</w:t>
      </w:r>
    </w:p>
    <w:p w:rsidR="00225B8C" w:rsidRPr="00A53B05" w:rsidRDefault="00225B8C" w:rsidP="00507F60">
      <w:pPr>
        <w:widowControl/>
        <w:tabs>
          <w:tab w:val="num" w:pos="105"/>
        </w:tabs>
        <w:adjustRightInd w:val="0"/>
        <w:spacing w:line="360" w:lineRule="auto"/>
        <w:ind w:leftChars="50" w:left="31680" w:firstLineChars="162" w:firstLine="31680"/>
        <w:rPr>
          <w:rFonts w:ascii="仿宋_GB2312" w:eastAsia="仿宋_GB2312" w:hAnsi="宋体"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/>
          <w:kern w:val="0"/>
          <w:sz w:val="24"/>
          <w:szCs w:val="24"/>
          <w:lang w:val="zh-CN"/>
        </w:rPr>
        <w:t>4.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经审管理：负责社团各项支出、收入的管理，做好详细的记录，做到帐实相符。</w:t>
      </w:r>
    </w:p>
    <w:p w:rsidR="00225B8C" w:rsidRPr="00A53B05" w:rsidRDefault="00225B8C" w:rsidP="00507F60">
      <w:pPr>
        <w:widowControl/>
        <w:adjustRightInd w:val="0"/>
        <w:spacing w:line="360" w:lineRule="auto"/>
        <w:ind w:firstLineChars="242" w:firstLine="31680"/>
        <w:jc w:val="left"/>
        <w:rPr>
          <w:rFonts w:ascii="仿宋_GB2312" w:eastAsia="仿宋_GB2312" w:hAnsi="宋体"/>
          <w:kern w:val="0"/>
          <w:sz w:val="24"/>
          <w:szCs w:val="24"/>
          <w:lang w:val="zh-CN"/>
        </w:rPr>
      </w:pPr>
      <w:r w:rsidRPr="00A53B05">
        <w:rPr>
          <w:rFonts w:ascii="仿宋_GB2312" w:eastAsia="仿宋_GB2312" w:hAnsi="宋体" w:cs="仿宋_GB2312" w:hint="eastAsia"/>
          <w:kern w:val="0"/>
          <w:sz w:val="24"/>
          <w:szCs w:val="24"/>
          <w:lang w:val="zh-CN"/>
        </w:rPr>
        <w:t>以上人员均在推荐和自荐的基础上产生，每年可根据社团实际情况通过民主推荐的方式进行调整。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196" w:firstLine="31680"/>
        <w:rPr>
          <w:rFonts w:ascii="仿宋_GB2312" w:eastAsia="仿宋_GB2312" w:cs="Times New Roman"/>
        </w:rPr>
      </w:pPr>
      <w:r w:rsidRPr="00A53B05">
        <w:rPr>
          <w:rStyle w:val="Strong"/>
          <w:rFonts w:ascii="仿宋_GB2312" w:eastAsia="仿宋_GB2312" w:cs="仿宋_GB2312" w:hint="eastAsia"/>
        </w:rPr>
        <w:t>三、会员的权利义务</w:t>
      </w:r>
    </w:p>
    <w:p w:rsidR="00225B8C" w:rsidRPr="00C02665" w:rsidRDefault="00225B8C" w:rsidP="00507F60">
      <w:pPr>
        <w:spacing w:line="400" w:lineRule="exact"/>
        <w:ind w:firstLineChars="200" w:firstLine="31680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本校教职工（含离退休）、凡承认本社团章程、遵守社团纪律、具有团队合作精神、对美食制作有兴趣爱好、对美食有一定的鉴赏水平的、愿意交流美食制作以及美食秘笈的等等。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>
        <w:rPr>
          <w:rFonts w:ascii="仿宋_GB2312" w:eastAsia="仿宋_GB2312" w:cs="仿宋_GB2312" w:hint="eastAsia"/>
        </w:rPr>
        <w:t>教职工申请参加摄影社团</w:t>
      </w:r>
      <w:r w:rsidRPr="00A53B05">
        <w:rPr>
          <w:rFonts w:ascii="仿宋_GB2312" w:eastAsia="仿宋_GB2312" w:cs="仿宋_GB2312" w:hint="eastAsia"/>
        </w:rPr>
        <w:t>，须由本人填写申请表</w:t>
      </w:r>
      <w:r>
        <w:rPr>
          <w:rFonts w:ascii="仿宋_GB2312" w:eastAsia="仿宋_GB2312" w:cs="仿宋_GB2312" w:hint="eastAsia"/>
        </w:rPr>
        <w:t>，经协会批准，可成为美食社团</w:t>
      </w:r>
      <w:r w:rsidRPr="00A53B05">
        <w:rPr>
          <w:rFonts w:ascii="仿宋_GB2312" w:eastAsia="仿宋_GB2312" w:cs="仿宋_GB2312" w:hint="eastAsia"/>
        </w:rPr>
        <w:t>会员。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 w:hint="eastAsia"/>
        </w:rPr>
        <w:t>会员履行以下义务：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1.</w:t>
      </w:r>
      <w:r>
        <w:rPr>
          <w:rFonts w:ascii="仿宋_GB2312" w:eastAsia="仿宋_GB2312" w:cs="仿宋_GB2312" w:hint="eastAsia"/>
        </w:rPr>
        <w:t>遵守协会章程，执行社团</w:t>
      </w:r>
      <w:r w:rsidRPr="00A53B05">
        <w:rPr>
          <w:rFonts w:ascii="仿宋_GB2312" w:eastAsia="仿宋_GB2312" w:cs="仿宋_GB2312" w:hint="eastAsia"/>
        </w:rPr>
        <w:t>决议，每年交纳会费</w:t>
      </w:r>
      <w:r w:rsidRPr="00A53B05">
        <w:rPr>
          <w:rFonts w:ascii="仿宋_GB2312" w:eastAsia="仿宋_GB2312" w:cs="仿宋_GB2312"/>
        </w:rPr>
        <w:t>200</w:t>
      </w:r>
      <w:r w:rsidRPr="00A53B05">
        <w:rPr>
          <w:rFonts w:ascii="仿宋_GB2312" w:eastAsia="仿宋_GB2312" w:cs="仿宋_GB2312" w:hint="eastAsia"/>
        </w:rPr>
        <w:t>元；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2.</w:t>
      </w:r>
      <w:r>
        <w:rPr>
          <w:rFonts w:ascii="仿宋_GB2312" w:eastAsia="仿宋_GB2312" w:cs="仿宋_GB2312" w:hint="eastAsia"/>
        </w:rPr>
        <w:t>会员进行与本社团有关的活动时，须经社团</w:t>
      </w:r>
      <w:r w:rsidRPr="00A53B05">
        <w:rPr>
          <w:rFonts w:ascii="仿宋_GB2312" w:eastAsia="仿宋_GB2312" w:cs="仿宋_GB2312" w:hint="eastAsia"/>
        </w:rPr>
        <w:t>同意；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3.</w:t>
      </w:r>
      <w:r>
        <w:rPr>
          <w:rFonts w:ascii="仿宋_GB2312" w:eastAsia="仿宋_GB2312" w:cs="仿宋_GB2312" w:hint="eastAsia"/>
        </w:rPr>
        <w:t>完成社团</w:t>
      </w:r>
      <w:r w:rsidRPr="00A53B05">
        <w:rPr>
          <w:rFonts w:ascii="仿宋_GB2312" w:eastAsia="仿宋_GB2312" w:cs="仿宋_GB2312" w:hint="eastAsia"/>
        </w:rPr>
        <w:t>分配的各项任务。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 w:hint="eastAsia"/>
        </w:rPr>
        <w:t>会员享有下列权利：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1.</w:t>
      </w:r>
      <w:r w:rsidRPr="00A53B05">
        <w:rPr>
          <w:rFonts w:ascii="仿宋_GB2312" w:eastAsia="仿宋_GB2312" w:cs="仿宋_GB2312" w:hint="eastAsia"/>
        </w:rPr>
        <w:t>参加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会议，参与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有关问题的商议；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2.</w:t>
      </w:r>
      <w:r w:rsidRPr="00A53B05">
        <w:rPr>
          <w:rFonts w:ascii="仿宋_GB2312" w:eastAsia="仿宋_GB2312" w:cs="仿宋_GB2312" w:hint="eastAsia"/>
        </w:rPr>
        <w:t>向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提出合理化建议，促进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的发展；</w:t>
      </w:r>
    </w:p>
    <w:p w:rsidR="00225B8C" w:rsidRPr="00A53B05" w:rsidRDefault="00225B8C" w:rsidP="00507F60">
      <w:pPr>
        <w:pStyle w:val="NormalWeb"/>
        <w:spacing w:before="0" w:beforeAutospacing="0" w:after="0" w:afterAutospacing="0" w:line="400" w:lineRule="exact"/>
        <w:ind w:firstLineChars="200" w:firstLine="31680"/>
        <w:rPr>
          <w:rFonts w:ascii="仿宋_GB2312" w:eastAsia="仿宋_GB2312" w:cs="Times New Roman"/>
        </w:rPr>
      </w:pPr>
      <w:r w:rsidRPr="00A53B05">
        <w:rPr>
          <w:rFonts w:ascii="仿宋_GB2312" w:eastAsia="仿宋_GB2312" w:cs="仿宋_GB2312"/>
        </w:rPr>
        <w:t>3.</w:t>
      </w:r>
      <w:r w:rsidRPr="00A53B05">
        <w:rPr>
          <w:rFonts w:ascii="仿宋_GB2312" w:eastAsia="仿宋_GB2312" w:cs="仿宋_GB2312" w:hint="eastAsia"/>
        </w:rPr>
        <w:t>参加</w:t>
      </w:r>
      <w:r>
        <w:rPr>
          <w:rFonts w:ascii="仿宋_GB2312" w:eastAsia="仿宋_GB2312" w:cs="仿宋_GB2312" w:hint="eastAsia"/>
        </w:rPr>
        <w:t>社团</w:t>
      </w:r>
      <w:r w:rsidRPr="00A53B05">
        <w:rPr>
          <w:rFonts w:ascii="仿宋_GB2312" w:eastAsia="仿宋_GB2312" w:cs="仿宋_GB2312" w:hint="eastAsia"/>
        </w:rPr>
        <w:t>组织的各项活动。</w:t>
      </w:r>
    </w:p>
    <w:p w:rsidR="00225B8C" w:rsidRDefault="00225B8C" w:rsidP="00D80EC9">
      <w:pPr>
        <w:widowControl/>
        <w:tabs>
          <w:tab w:val="num" w:pos="855"/>
        </w:tabs>
        <w:adjustRightInd w:val="0"/>
        <w:spacing w:line="360" w:lineRule="auto"/>
        <w:ind w:left="855" w:hanging="855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/>
          <w:b/>
          <w:bCs/>
          <w:kern w:val="0"/>
          <w:sz w:val="24"/>
          <w:szCs w:val="24"/>
        </w:rPr>
        <w:t xml:space="preserve">  </w:t>
      </w:r>
    </w:p>
    <w:p w:rsidR="00225B8C" w:rsidRPr="00A53B05" w:rsidRDefault="00225B8C" w:rsidP="00507F60">
      <w:pPr>
        <w:widowControl/>
        <w:tabs>
          <w:tab w:val="num" w:pos="855"/>
        </w:tabs>
        <w:adjustRightInd w:val="0"/>
        <w:spacing w:line="360" w:lineRule="auto"/>
        <w:ind w:leftChars="114" w:left="31680" w:hangingChars="253" w:firstLine="31680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/>
          <w:b/>
          <w:bCs/>
          <w:kern w:val="0"/>
          <w:sz w:val="24"/>
          <w:szCs w:val="24"/>
        </w:rPr>
        <w:t xml:space="preserve">  </w:t>
      </w:r>
      <w:r w:rsidRPr="00A53B0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四、经费的来源及管理办法</w:t>
      </w:r>
    </w:p>
    <w:p w:rsidR="00225B8C" w:rsidRDefault="00225B8C" w:rsidP="00507F60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社团经费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主要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由工会划拨和个人缴交组成，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个人按每年</w:t>
      </w:r>
      <w:r>
        <w:rPr>
          <w:rFonts w:ascii="仿宋_GB2312" w:eastAsia="仿宋_GB2312" w:hAnsi="宋体" w:cs="仿宋_GB2312"/>
          <w:kern w:val="0"/>
          <w:sz w:val="24"/>
          <w:szCs w:val="24"/>
        </w:rPr>
        <w:t>200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元缴纳，另外由学院工会根据政策划拨活动经费。</w:t>
      </w:r>
    </w:p>
    <w:p w:rsidR="00225B8C" w:rsidRDefault="00225B8C" w:rsidP="00507F60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社团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经费由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两名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专门人员负责</w:t>
      </w:r>
      <w:r w:rsidRPr="00A53B05">
        <w:rPr>
          <w:rFonts w:ascii="仿宋_GB2312" w:eastAsia="仿宋_GB2312" w:hAnsi="宋体" w:cs="仿宋_GB2312" w:hint="eastAsia"/>
          <w:kern w:val="0"/>
          <w:sz w:val="24"/>
          <w:szCs w:val="24"/>
        </w:rPr>
        <w:t>管理，定期向社团会员公布，并向学院工会提交经费使用书面报告。</w:t>
      </w:r>
    </w:p>
    <w:p w:rsidR="00225B8C" w:rsidRPr="00A517F3" w:rsidRDefault="00225B8C" w:rsidP="00507F60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517F3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五、活动安排</w:t>
      </w:r>
    </w:p>
    <w:p w:rsidR="00225B8C" w:rsidRPr="00A517F3" w:rsidRDefault="00225B8C" w:rsidP="00507F60">
      <w:pPr>
        <w:widowControl/>
        <w:adjustRightInd w:val="0"/>
        <w:spacing w:line="360" w:lineRule="auto"/>
        <w:ind w:firstLineChars="200" w:firstLine="31680"/>
        <w:jc w:val="left"/>
        <w:rPr>
          <w:rFonts w:ascii="仿宋_GB2312" w:eastAsia="仿宋_GB2312" w:hAnsi="宋体" w:cs="仿宋_GB2312"/>
          <w:kern w:val="0"/>
          <w:sz w:val="24"/>
          <w:szCs w:val="24"/>
        </w:rPr>
      </w:pPr>
      <w:r w:rsidRPr="00A517F3">
        <w:rPr>
          <w:rFonts w:ascii="仿宋_GB2312" w:eastAsia="仿宋_GB2312" w:hAnsi="宋体" w:cs="仿宋_GB2312"/>
          <w:kern w:val="0"/>
          <w:sz w:val="24"/>
          <w:szCs w:val="24"/>
        </w:rPr>
        <w:t>1</w:t>
      </w:r>
      <w:r>
        <w:rPr>
          <w:rFonts w:ascii="仿宋_GB2312" w:eastAsia="仿宋_GB2312" w:hAnsi="宋体" w:cs="仿宋_GB2312"/>
          <w:kern w:val="0"/>
          <w:sz w:val="24"/>
          <w:szCs w:val="24"/>
        </w:rPr>
        <w:t>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社团每月组织一次活动，活动内容主要包括美食欣赏、美食制作经验交流、外出寻访美食等等</w:t>
      </w:r>
      <w:r w:rsidRPr="00A517F3">
        <w:rPr>
          <w:rFonts w:ascii="仿宋_GB2312" w:eastAsia="仿宋_GB2312" w:hAnsi="宋体" w:cs="仿宋_GB2312" w:hint="eastAsia"/>
          <w:kern w:val="0"/>
          <w:sz w:val="24"/>
          <w:szCs w:val="24"/>
        </w:rPr>
        <w:t>；</w:t>
      </w:r>
      <w:r w:rsidRPr="00A517F3">
        <w:rPr>
          <w:rFonts w:ascii="仿宋_GB2312" w:eastAsia="仿宋_GB2312" w:hAnsi="宋体" w:cs="仿宋_GB2312"/>
          <w:kern w:val="0"/>
          <w:sz w:val="24"/>
          <w:szCs w:val="24"/>
        </w:rPr>
        <w:t xml:space="preserve"> </w:t>
      </w:r>
    </w:p>
    <w:p w:rsidR="00225B8C" w:rsidRDefault="00225B8C" w:rsidP="00507F60">
      <w:pPr>
        <w:widowControl/>
        <w:adjustRightInd w:val="0"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517F3">
        <w:rPr>
          <w:rFonts w:ascii="仿宋_GB2312" w:eastAsia="仿宋_GB2312" w:hAnsi="宋体" w:cs="仿宋_GB2312"/>
          <w:kern w:val="0"/>
          <w:sz w:val="24"/>
          <w:szCs w:val="24"/>
        </w:rPr>
        <w:t>2</w:t>
      </w:r>
      <w:r>
        <w:rPr>
          <w:rFonts w:ascii="仿宋_GB2312" w:eastAsia="仿宋_GB2312" w:hAnsi="宋体" w:cs="仿宋_GB2312"/>
          <w:kern w:val="0"/>
          <w:sz w:val="24"/>
          <w:szCs w:val="24"/>
        </w:rPr>
        <w:t>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每学期由社长、秘书长提出社团</w:t>
      </w:r>
      <w:r w:rsidRPr="00A517F3">
        <w:rPr>
          <w:rFonts w:ascii="仿宋_GB2312" w:eastAsia="仿宋_GB2312" w:hAnsi="宋体" w:cs="仿宋_GB2312" w:hint="eastAsia"/>
          <w:kern w:val="0"/>
          <w:sz w:val="24"/>
          <w:szCs w:val="24"/>
        </w:rPr>
        <w:t>活动方案，经批准后实施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；</w:t>
      </w:r>
    </w:p>
    <w:p w:rsidR="00225B8C" w:rsidRDefault="00225B8C" w:rsidP="00507F60">
      <w:pPr>
        <w:widowControl/>
        <w:adjustRightInd w:val="0"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3.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根据需要，组织会员大会（原则上安排在社团活动期间），商议社团重要事项；</w:t>
      </w:r>
    </w:p>
    <w:p w:rsidR="00225B8C" w:rsidRPr="0050429B" w:rsidRDefault="00225B8C" w:rsidP="00507F60">
      <w:pPr>
        <w:widowControl/>
        <w:adjustRightInd w:val="0"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4.</w:t>
      </w:r>
      <w:r w:rsidRPr="0050429B">
        <w:rPr>
          <w:rFonts w:ascii="仿宋_GB2312" w:eastAsia="仿宋_GB2312" w:hAnsi="宋体" w:cs="仿宋_GB2312"/>
          <w:kern w:val="0"/>
          <w:sz w:val="24"/>
          <w:szCs w:val="24"/>
        </w:rPr>
        <w:t xml:space="preserve"> </w:t>
      </w:r>
      <w:r w:rsidRPr="0050429B">
        <w:rPr>
          <w:rFonts w:ascii="仿宋_GB2312" w:eastAsia="仿宋_GB2312" w:hAnsi="宋体" w:cs="仿宋_GB2312" w:hint="eastAsia"/>
          <w:kern w:val="0"/>
          <w:sz w:val="24"/>
          <w:szCs w:val="24"/>
        </w:rPr>
        <w:t>每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年举行一次美食交流活动</w:t>
      </w:r>
      <w:r w:rsidRPr="0050429B">
        <w:rPr>
          <w:rFonts w:ascii="仿宋_GB2312" w:eastAsia="仿宋_GB2312" w:hAnsi="宋体" w:cs="仿宋_GB2312" w:hint="eastAsia"/>
          <w:kern w:val="0"/>
          <w:sz w:val="24"/>
          <w:szCs w:val="24"/>
        </w:rPr>
        <w:t>。</w:t>
      </w:r>
    </w:p>
    <w:p w:rsidR="00225B8C" w:rsidRPr="00A517F3" w:rsidRDefault="00225B8C" w:rsidP="00507F60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5.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活动时间以非工作时间为主</w:t>
      </w:r>
      <w:r w:rsidRPr="00A517F3">
        <w:rPr>
          <w:rFonts w:ascii="仿宋_GB2312" w:eastAsia="仿宋_GB2312" w:hAnsi="宋体" w:cs="仿宋_GB2312" w:hint="eastAsia"/>
          <w:kern w:val="0"/>
          <w:sz w:val="24"/>
          <w:szCs w:val="24"/>
        </w:rPr>
        <w:t>。</w:t>
      </w:r>
    </w:p>
    <w:p w:rsidR="00225B8C" w:rsidRDefault="00225B8C" w:rsidP="00507F60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E66AF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六、章程的修改程序</w:t>
      </w:r>
    </w:p>
    <w:p w:rsidR="00225B8C" w:rsidRPr="00AA40F8" w:rsidRDefault="00225B8C" w:rsidP="00507F60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本社团章程由社团主要负责人提出修改草案后，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经三分之二以上会员通过后生效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，并报学院工会备案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。</w:t>
      </w:r>
    </w:p>
    <w:p w:rsidR="00225B8C" w:rsidRPr="00AA40F8" w:rsidRDefault="00225B8C" w:rsidP="00507F60">
      <w:pPr>
        <w:widowControl/>
        <w:spacing w:line="360" w:lineRule="exact"/>
        <w:ind w:firstLineChars="200" w:firstLine="31680"/>
        <w:jc w:val="left"/>
        <w:rPr>
          <w:rFonts w:ascii="仿宋_GB2312" w:eastAsia="仿宋_GB2312" w:hAnsi="宋体"/>
          <w:b/>
          <w:bCs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七、社团的终止程序</w:t>
      </w:r>
    </w:p>
    <w:p w:rsidR="00225B8C" w:rsidRPr="00AA40F8" w:rsidRDefault="00225B8C" w:rsidP="00507F60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本社团完成宗旨或自行解散或由于其他原因需要终止的，由主要负责人提出终止动议。经全体会员大会表决通过后，报学院工会审查同意。</w:t>
      </w:r>
    </w:p>
    <w:p w:rsidR="00225B8C" w:rsidRPr="00AA40F8" w:rsidRDefault="00225B8C" w:rsidP="00507F60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终止后社团各项资产、财务等清算工作由社团主要负责人组织专人进行，并将方案和结果报学院工会审核。</w:t>
      </w:r>
    </w:p>
    <w:p w:rsidR="00225B8C" w:rsidRDefault="00225B8C" w:rsidP="00D80EC9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225B8C" w:rsidRPr="00AA40F8" w:rsidRDefault="00225B8C" w:rsidP="00D80EC9">
      <w:pPr>
        <w:widowControl/>
        <w:adjustRightInd w:val="0"/>
        <w:spacing w:line="360" w:lineRule="auto"/>
        <w:jc w:val="right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浙江旅游职业学院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教职工美食社团</w:t>
      </w:r>
    </w:p>
    <w:p w:rsidR="00225B8C" w:rsidRPr="00AA40F8" w:rsidRDefault="00225B8C" w:rsidP="00507F60">
      <w:pPr>
        <w:widowControl/>
        <w:adjustRightInd w:val="0"/>
        <w:spacing w:line="360" w:lineRule="auto"/>
        <w:ind w:right="480" w:firstLineChars="2600" w:firstLine="31680"/>
        <w:rPr>
          <w:rFonts w:ascii="仿宋_GB2312" w:eastAsia="仿宋_GB2312" w:hAnsi="宋体"/>
          <w:kern w:val="0"/>
          <w:sz w:val="24"/>
          <w:szCs w:val="24"/>
        </w:rPr>
      </w:pPr>
      <w:r w:rsidRPr="00AA40F8">
        <w:rPr>
          <w:rFonts w:ascii="仿宋_GB2312" w:eastAsia="仿宋_GB2312" w:hAnsi="宋体" w:cs="仿宋_GB2312"/>
          <w:kern w:val="0"/>
          <w:sz w:val="24"/>
          <w:szCs w:val="24"/>
        </w:rPr>
        <w:t>2013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年</w:t>
      </w:r>
      <w:r>
        <w:rPr>
          <w:rFonts w:ascii="仿宋_GB2312" w:eastAsia="仿宋_GB2312" w:hAnsi="宋体" w:cs="仿宋_GB2312"/>
          <w:kern w:val="0"/>
          <w:sz w:val="24"/>
          <w:szCs w:val="24"/>
        </w:rPr>
        <w:t>5</w:t>
      </w:r>
      <w:r w:rsidRPr="00AA40F8">
        <w:rPr>
          <w:rFonts w:ascii="仿宋_GB2312" w:eastAsia="仿宋_GB2312" w:hAnsi="宋体" w:cs="仿宋_GB2312" w:hint="eastAsia"/>
          <w:kern w:val="0"/>
          <w:sz w:val="24"/>
          <w:szCs w:val="24"/>
        </w:rPr>
        <w:t>月</w:t>
      </w:r>
    </w:p>
    <w:p w:rsidR="00225B8C" w:rsidRDefault="00225B8C"/>
    <w:sectPr w:rsidR="00225B8C" w:rsidSect="00A072F7">
      <w:pgSz w:w="11906" w:h="16838"/>
      <w:pgMar w:top="1701" w:right="1871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B8C" w:rsidRDefault="00225B8C" w:rsidP="001A3DEB">
      <w:r>
        <w:separator/>
      </w:r>
    </w:p>
  </w:endnote>
  <w:endnote w:type="continuationSeparator" w:id="0">
    <w:p w:rsidR="00225B8C" w:rsidRDefault="00225B8C" w:rsidP="001A3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B8C" w:rsidRDefault="00225B8C" w:rsidP="001A3DEB">
      <w:r>
        <w:separator/>
      </w:r>
    </w:p>
  </w:footnote>
  <w:footnote w:type="continuationSeparator" w:id="0">
    <w:p w:rsidR="00225B8C" w:rsidRDefault="00225B8C" w:rsidP="001A3D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EC9"/>
    <w:rsid w:val="00012DAD"/>
    <w:rsid w:val="000357C3"/>
    <w:rsid w:val="00035DEA"/>
    <w:rsid w:val="0004038F"/>
    <w:rsid w:val="00047AB6"/>
    <w:rsid w:val="00053252"/>
    <w:rsid w:val="00062E38"/>
    <w:rsid w:val="00071530"/>
    <w:rsid w:val="00075583"/>
    <w:rsid w:val="00080CA5"/>
    <w:rsid w:val="000855E7"/>
    <w:rsid w:val="00091EB0"/>
    <w:rsid w:val="00094A32"/>
    <w:rsid w:val="000C0C26"/>
    <w:rsid w:val="000C2E65"/>
    <w:rsid w:val="000C7C93"/>
    <w:rsid w:val="000D3CFB"/>
    <w:rsid w:val="000E35E0"/>
    <w:rsid w:val="000E36FA"/>
    <w:rsid w:val="000E5475"/>
    <w:rsid w:val="000F18C3"/>
    <w:rsid w:val="000F7311"/>
    <w:rsid w:val="000F7C89"/>
    <w:rsid w:val="001055C1"/>
    <w:rsid w:val="00130437"/>
    <w:rsid w:val="00145888"/>
    <w:rsid w:val="001473CB"/>
    <w:rsid w:val="00154EA7"/>
    <w:rsid w:val="001647B0"/>
    <w:rsid w:val="0017755C"/>
    <w:rsid w:val="001A0FA7"/>
    <w:rsid w:val="001A1F53"/>
    <w:rsid w:val="001A3DEB"/>
    <w:rsid w:val="001B4393"/>
    <w:rsid w:val="001B5974"/>
    <w:rsid w:val="001C3452"/>
    <w:rsid w:val="001C76D4"/>
    <w:rsid w:val="001D3539"/>
    <w:rsid w:val="0021020E"/>
    <w:rsid w:val="00211C7D"/>
    <w:rsid w:val="002125C9"/>
    <w:rsid w:val="00225B8C"/>
    <w:rsid w:val="002315E3"/>
    <w:rsid w:val="00233DCD"/>
    <w:rsid w:val="00244031"/>
    <w:rsid w:val="0025141E"/>
    <w:rsid w:val="002623AF"/>
    <w:rsid w:val="00267E4F"/>
    <w:rsid w:val="00270215"/>
    <w:rsid w:val="0027379A"/>
    <w:rsid w:val="0027658F"/>
    <w:rsid w:val="00281C65"/>
    <w:rsid w:val="002851AA"/>
    <w:rsid w:val="002869B7"/>
    <w:rsid w:val="00291FC1"/>
    <w:rsid w:val="002A49F5"/>
    <w:rsid w:val="002B24A7"/>
    <w:rsid w:val="002B2D02"/>
    <w:rsid w:val="002C0620"/>
    <w:rsid w:val="002D74DC"/>
    <w:rsid w:val="002D7995"/>
    <w:rsid w:val="002F587D"/>
    <w:rsid w:val="00304E77"/>
    <w:rsid w:val="0030588D"/>
    <w:rsid w:val="00315C64"/>
    <w:rsid w:val="00320F44"/>
    <w:rsid w:val="00321191"/>
    <w:rsid w:val="00323893"/>
    <w:rsid w:val="00341CC4"/>
    <w:rsid w:val="003479FC"/>
    <w:rsid w:val="003769C6"/>
    <w:rsid w:val="003839A0"/>
    <w:rsid w:val="00383BBF"/>
    <w:rsid w:val="00384633"/>
    <w:rsid w:val="003867D1"/>
    <w:rsid w:val="003A031F"/>
    <w:rsid w:val="003B166B"/>
    <w:rsid w:val="003B5163"/>
    <w:rsid w:val="003E7F9E"/>
    <w:rsid w:val="003F2B37"/>
    <w:rsid w:val="003F6BF8"/>
    <w:rsid w:val="003F79C4"/>
    <w:rsid w:val="00400772"/>
    <w:rsid w:val="004010BF"/>
    <w:rsid w:val="00410D7F"/>
    <w:rsid w:val="0042564E"/>
    <w:rsid w:val="004262D1"/>
    <w:rsid w:val="00431FE6"/>
    <w:rsid w:val="00436338"/>
    <w:rsid w:val="00436375"/>
    <w:rsid w:val="004374BB"/>
    <w:rsid w:val="0044749B"/>
    <w:rsid w:val="00447ACA"/>
    <w:rsid w:val="00455832"/>
    <w:rsid w:val="0048398D"/>
    <w:rsid w:val="004909F0"/>
    <w:rsid w:val="004A431B"/>
    <w:rsid w:val="004A7E6F"/>
    <w:rsid w:val="004B2504"/>
    <w:rsid w:val="004C0EF3"/>
    <w:rsid w:val="004D6A26"/>
    <w:rsid w:val="004F0182"/>
    <w:rsid w:val="00502E4D"/>
    <w:rsid w:val="0050429B"/>
    <w:rsid w:val="00507F60"/>
    <w:rsid w:val="0051516A"/>
    <w:rsid w:val="0052441E"/>
    <w:rsid w:val="00527129"/>
    <w:rsid w:val="0055027C"/>
    <w:rsid w:val="005941FE"/>
    <w:rsid w:val="00597776"/>
    <w:rsid w:val="005A30A1"/>
    <w:rsid w:val="005B37BB"/>
    <w:rsid w:val="005E0AD8"/>
    <w:rsid w:val="005E3535"/>
    <w:rsid w:val="005F1B30"/>
    <w:rsid w:val="005F2BF1"/>
    <w:rsid w:val="006132BA"/>
    <w:rsid w:val="006233F4"/>
    <w:rsid w:val="00624BA8"/>
    <w:rsid w:val="00625B3E"/>
    <w:rsid w:val="00636740"/>
    <w:rsid w:val="00637EEC"/>
    <w:rsid w:val="00653C4E"/>
    <w:rsid w:val="00670A27"/>
    <w:rsid w:val="00671E2D"/>
    <w:rsid w:val="00690153"/>
    <w:rsid w:val="00695177"/>
    <w:rsid w:val="00697951"/>
    <w:rsid w:val="006A40D9"/>
    <w:rsid w:val="006D0A41"/>
    <w:rsid w:val="006D7B12"/>
    <w:rsid w:val="006E0EB8"/>
    <w:rsid w:val="006E14D8"/>
    <w:rsid w:val="006E4081"/>
    <w:rsid w:val="006E6E81"/>
    <w:rsid w:val="006E7FD0"/>
    <w:rsid w:val="00717C7C"/>
    <w:rsid w:val="0072290E"/>
    <w:rsid w:val="00724C5B"/>
    <w:rsid w:val="00731271"/>
    <w:rsid w:val="007402D3"/>
    <w:rsid w:val="00740650"/>
    <w:rsid w:val="00741766"/>
    <w:rsid w:val="0074310F"/>
    <w:rsid w:val="0074428C"/>
    <w:rsid w:val="00747BDB"/>
    <w:rsid w:val="00747DB6"/>
    <w:rsid w:val="007521B2"/>
    <w:rsid w:val="00761755"/>
    <w:rsid w:val="00795982"/>
    <w:rsid w:val="007C0796"/>
    <w:rsid w:val="007C5FEC"/>
    <w:rsid w:val="007C7B21"/>
    <w:rsid w:val="007D09F1"/>
    <w:rsid w:val="007D7BC1"/>
    <w:rsid w:val="007E35CC"/>
    <w:rsid w:val="0080410D"/>
    <w:rsid w:val="00817B42"/>
    <w:rsid w:val="00820AB2"/>
    <w:rsid w:val="00836670"/>
    <w:rsid w:val="00856E75"/>
    <w:rsid w:val="008768BE"/>
    <w:rsid w:val="00887BBB"/>
    <w:rsid w:val="00893BA2"/>
    <w:rsid w:val="008B708A"/>
    <w:rsid w:val="008C576F"/>
    <w:rsid w:val="008C637E"/>
    <w:rsid w:val="008D23C9"/>
    <w:rsid w:val="008E31CF"/>
    <w:rsid w:val="008E442B"/>
    <w:rsid w:val="008E619B"/>
    <w:rsid w:val="008F725F"/>
    <w:rsid w:val="0090104A"/>
    <w:rsid w:val="00903394"/>
    <w:rsid w:val="009149E3"/>
    <w:rsid w:val="0093115A"/>
    <w:rsid w:val="009503ED"/>
    <w:rsid w:val="00951CC6"/>
    <w:rsid w:val="00956E9D"/>
    <w:rsid w:val="009573B7"/>
    <w:rsid w:val="00964756"/>
    <w:rsid w:val="00965343"/>
    <w:rsid w:val="0096566E"/>
    <w:rsid w:val="00974710"/>
    <w:rsid w:val="00987622"/>
    <w:rsid w:val="009973C6"/>
    <w:rsid w:val="009B1FDA"/>
    <w:rsid w:val="009C42B8"/>
    <w:rsid w:val="009C68B8"/>
    <w:rsid w:val="009D0206"/>
    <w:rsid w:val="009D774F"/>
    <w:rsid w:val="009E4F5A"/>
    <w:rsid w:val="009F5EF8"/>
    <w:rsid w:val="00A072F7"/>
    <w:rsid w:val="00A07648"/>
    <w:rsid w:val="00A12B04"/>
    <w:rsid w:val="00A1364D"/>
    <w:rsid w:val="00A1675D"/>
    <w:rsid w:val="00A20778"/>
    <w:rsid w:val="00A26CB7"/>
    <w:rsid w:val="00A3281E"/>
    <w:rsid w:val="00A472E2"/>
    <w:rsid w:val="00A479CA"/>
    <w:rsid w:val="00A517F3"/>
    <w:rsid w:val="00A53B05"/>
    <w:rsid w:val="00A56D18"/>
    <w:rsid w:val="00A576FD"/>
    <w:rsid w:val="00A648A6"/>
    <w:rsid w:val="00A807F1"/>
    <w:rsid w:val="00A87770"/>
    <w:rsid w:val="00A904D3"/>
    <w:rsid w:val="00AA40F8"/>
    <w:rsid w:val="00AB36A5"/>
    <w:rsid w:val="00AC3B50"/>
    <w:rsid w:val="00AD5318"/>
    <w:rsid w:val="00AE2570"/>
    <w:rsid w:val="00AE66AF"/>
    <w:rsid w:val="00AE78E6"/>
    <w:rsid w:val="00AF65FA"/>
    <w:rsid w:val="00AF6F20"/>
    <w:rsid w:val="00B12DEC"/>
    <w:rsid w:val="00B13F3E"/>
    <w:rsid w:val="00B15D9F"/>
    <w:rsid w:val="00B16F33"/>
    <w:rsid w:val="00B31DFC"/>
    <w:rsid w:val="00B33057"/>
    <w:rsid w:val="00B41496"/>
    <w:rsid w:val="00B444F8"/>
    <w:rsid w:val="00B44A39"/>
    <w:rsid w:val="00B528B0"/>
    <w:rsid w:val="00B66B8F"/>
    <w:rsid w:val="00B75258"/>
    <w:rsid w:val="00BA25B9"/>
    <w:rsid w:val="00BB7F1C"/>
    <w:rsid w:val="00BC3F84"/>
    <w:rsid w:val="00BC5935"/>
    <w:rsid w:val="00BD25E5"/>
    <w:rsid w:val="00BF4C61"/>
    <w:rsid w:val="00C02665"/>
    <w:rsid w:val="00C13333"/>
    <w:rsid w:val="00C15057"/>
    <w:rsid w:val="00C20685"/>
    <w:rsid w:val="00C25D4A"/>
    <w:rsid w:val="00C81B86"/>
    <w:rsid w:val="00C8523F"/>
    <w:rsid w:val="00C8778E"/>
    <w:rsid w:val="00CA51C8"/>
    <w:rsid w:val="00CB1EFA"/>
    <w:rsid w:val="00CB288E"/>
    <w:rsid w:val="00CB2A14"/>
    <w:rsid w:val="00CC68CC"/>
    <w:rsid w:val="00CC6BA2"/>
    <w:rsid w:val="00CE3EA4"/>
    <w:rsid w:val="00D21259"/>
    <w:rsid w:val="00D22F79"/>
    <w:rsid w:val="00D3380E"/>
    <w:rsid w:val="00D44ECA"/>
    <w:rsid w:val="00D457C0"/>
    <w:rsid w:val="00D47472"/>
    <w:rsid w:val="00D76EB1"/>
    <w:rsid w:val="00D80DB3"/>
    <w:rsid w:val="00D80EC9"/>
    <w:rsid w:val="00D81046"/>
    <w:rsid w:val="00D90979"/>
    <w:rsid w:val="00D9588C"/>
    <w:rsid w:val="00DC4A97"/>
    <w:rsid w:val="00DC5403"/>
    <w:rsid w:val="00DF4322"/>
    <w:rsid w:val="00DF47CD"/>
    <w:rsid w:val="00DF66B0"/>
    <w:rsid w:val="00DF772E"/>
    <w:rsid w:val="00E02CBB"/>
    <w:rsid w:val="00E0720F"/>
    <w:rsid w:val="00E10528"/>
    <w:rsid w:val="00E124BF"/>
    <w:rsid w:val="00E15566"/>
    <w:rsid w:val="00E15EA0"/>
    <w:rsid w:val="00E2673B"/>
    <w:rsid w:val="00E46364"/>
    <w:rsid w:val="00E7020D"/>
    <w:rsid w:val="00E729D5"/>
    <w:rsid w:val="00E74B09"/>
    <w:rsid w:val="00E750E5"/>
    <w:rsid w:val="00E802D3"/>
    <w:rsid w:val="00E946BE"/>
    <w:rsid w:val="00EA1BC7"/>
    <w:rsid w:val="00EA234C"/>
    <w:rsid w:val="00EA4A94"/>
    <w:rsid w:val="00EC11C1"/>
    <w:rsid w:val="00EC6DD5"/>
    <w:rsid w:val="00ED2EA0"/>
    <w:rsid w:val="00ED69A3"/>
    <w:rsid w:val="00EE151B"/>
    <w:rsid w:val="00EE626D"/>
    <w:rsid w:val="00EF28FF"/>
    <w:rsid w:val="00EF31F6"/>
    <w:rsid w:val="00F109AF"/>
    <w:rsid w:val="00F1741C"/>
    <w:rsid w:val="00F17C37"/>
    <w:rsid w:val="00F24194"/>
    <w:rsid w:val="00F25092"/>
    <w:rsid w:val="00F25BFB"/>
    <w:rsid w:val="00F325EF"/>
    <w:rsid w:val="00F34E93"/>
    <w:rsid w:val="00F358A6"/>
    <w:rsid w:val="00F36C87"/>
    <w:rsid w:val="00F419F8"/>
    <w:rsid w:val="00F469D1"/>
    <w:rsid w:val="00F56B2A"/>
    <w:rsid w:val="00F7660C"/>
    <w:rsid w:val="00F76790"/>
    <w:rsid w:val="00F81504"/>
    <w:rsid w:val="00F85303"/>
    <w:rsid w:val="00F93615"/>
    <w:rsid w:val="00FA6FFF"/>
    <w:rsid w:val="00FC322C"/>
    <w:rsid w:val="00FD3FF4"/>
    <w:rsid w:val="00FE1EFB"/>
    <w:rsid w:val="00FE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EC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80E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D80EC9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1A3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3DE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A3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3D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160</Words>
  <Characters>912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徐海伟</cp:lastModifiedBy>
  <cp:revision>8</cp:revision>
  <dcterms:created xsi:type="dcterms:W3CDTF">2013-05-30T01:14:00Z</dcterms:created>
  <dcterms:modified xsi:type="dcterms:W3CDTF">2013-06-20T07:43:00Z</dcterms:modified>
</cp:coreProperties>
</file>